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3416A" w14:textId="118B89C9" w:rsidR="00975A90" w:rsidRDefault="00975A90" w:rsidP="00975A90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75A9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การดำเนินการทดสอบมาตรฐานฯตามข้อกำหนด </w:t>
      </w:r>
      <w:r w:rsidRPr="00975A90">
        <w:rPr>
          <w:rFonts w:ascii="TH SarabunPSK" w:hAnsi="TH SarabunPSK" w:cs="TH SarabunPSK"/>
          <w:b/>
          <w:bCs/>
          <w:sz w:val="32"/>
          <w:szCs w:val="32"/>
        </w:rPr>
        <w:t>ISO 17024 : 2012</w:t>
      </w:r>
    </w:p>
    <w:p w14:paraId="31318DD5" w14:textId="41549203" w:rsidR="00975A90" w:rsidRPr="00975A90" w:rsidRDefault="00975A90" w:rsidP="00975A90">
      <w:pPr>
        <w:pStyle w:val="a8"/>
        <w:numPr>
          <w:ilvl w:val="0"/>
          <w:numId w:val="11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975A90">
        <w:rPr>
          <w:rFonts w:ascii="TH SarabunPSK" w:hAnsi="TH SarabunPSK" w:cs="TH SarabunPSK"/>
          <w:b/>
          <w:bCs/>
          <w:sz w:val="32"/>
          <w:szCs w:val="32"/>
          <w:cs/>
        </w:rPr>
        <w:t>เจ้าหน้าที่รับสมัคร/ผู้จัดทำทะเบียนประวัติและรายงานผล</w:t>
      </w:r>
      <w:r w:rsidR="00D83C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หน้าที่รับผิดชอบ</w:t>
      </w:r>
    </w:p>
    <w:p w14:paraId="3C2B2E78" w14:textId="56D0B8E5" w:rsidR="00975A90" w:rsidRPr="001961EA" w:rsidRDefault="00975A90" w:rsidP="00975A90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975A90">
        <w:rPr>
          <w:rFonts w:ascii="TH SarabunPSK" w:hAnsi="TH SarabunPSK" w:cs="TH SarabunPSK"/>
          <w:b/>
          <w:bCs/>
          <w:sz w:val="32"/>
          <w:szCs w:val="32"/>
        </w:rPr>
        <w:t xml:space="preserve">P-SDD-01 </w:t>
      </w:r>
      <w:r w:rsidRPr="00975A90">
        <w:rPr>
          <w:rFonts w:ascii="TH SarabunPSK" w:hAnsi="TH SarabunPSK" w:cs="TH SarabunPSK"/>
          <w:b/>
          <w:bCs/>
          <w:sz w:val="32"/>
          <w:szCs w:val="32"/>
          <w:cs/>
        </w:rPr>
        <w:t>การรับสมัครและทบทวนใบสมัคร</w:t>
      </w:r>
      <w:r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2A666167" w14:textId="77C34379" w:rsidR="00D83CC1" w:rsidRDefault="00D83CC1" w:rsidP="00D83CC1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D83CC1">
        <w:rPr>
          <w:rFonts w:ascii="TH SarabunPSK" w:hAnsi="TH SarabunPSK" w:cs="TH SarabunPSK"/>
          <w:sz w:val="32"/>
          <w:szCs w:val="32"/>
          <w:cs/>
        </w:rPr>
        <w:t>ใบสมัครเข้ารับการทดสอบ (</w:t>
      </w:r>
      <w:r w:rsidRPr="00D83CC1">
        <w:rPr>
          <w:rFonts w:ascii="TH SarabunPSK" w:hAnsi="TH SarabunPSK" w:cs="TH SarabunPSK"/>
          <w:sz w:val="32"/>
          <w:szCs w:val="32"/>
        </w:rPr>
        <w:t>F-SDD-01)</w:t>
      </w:r>
    </w:p>
    <w:p w14:paraId="1FA4BA19" w14:textId="77777777" w:rsidR="00D83CC1" w:rsidRPr="00D83CC1" w:rsidRDefault="00D83CC1" w:rsidP="00D83CC1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D83CC1">
        <w:rPr>
          <w:rFonts w:ascii="TH SarabunPSK" w:hAnsi="TH SarabunPSK" w:cs="TH SarabunPSK"/>
          <w:sz w:val="32"/>
          <w:szCs w:val="32"/>
          <w:cs/>
        </w:rPr>
        <w:t>บัตรประจำตัวผู้เข้ารับการทดสอบ (</w:t>
      </w:r>
      <w:r w:rsidRPr="00D83CC1">
        <w:rPr>
          <w:rFonts w:ascii="TH SarabunPSK" w:hAnsi="TH SarabunPSK" w:cs="TH SarabunPSK"/>
          <w:sz w:val="32"/>
          <w:szCs w:val="32"/>
        </w:rPr>
        <w:t>F-SDD-60)</w:t>
      </w:r>
    </w:p>
    <w:p w14:paraId="4EE6531D" w14:textId="77777777" w:rsidR="00D83CC1" w:rsidRPr="00D83CC1" w:rsidRDefault="00D83CC1" w:rsidP="00D83CC1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D83CC1">
        <w:rPr>
          <w:rFonts w:ascii="TH SarabunPSK" w:hAnsi="TH SarabunPSK" w:cs="TH SarabunPSK"/>
          <w:sz w:val="32"/>
          <w:szCs w:val="32"/>
          <w:cs/>
        </w:rPr>
        <w:t>หนังสือรับรองการทำงาน (</w:t>
      </w:r>
      <w:r w:rsidRPr="00D83CC1">
        <w:rPr>
          <w:rFonts w:ascii="TH SarabunPSK" w:hAnsi="TH SarabunPSK" w:cs="TH SarabunPSK"/>
          <w:sz w:val="32"/>
          <w:szCs w:val="32"/>
        </w:rPr>
        <w:t>F-SDD-0</w:t>
      </w:r>
      <w:r w:rsidRPr="00D83CC1">
        <w:rPr>
          <w:rFonts w:ascii="TH SarabunPSK" w:hAnsi="TH SarabunPSK" w:cs="TH SarabunPSK"/>
          <w:sz w:val="32"/>
          <w:szCs w:val="32"/>
          <w:cs/>
        </w:rPr>
        <w:t>5</w:t>
      </w:r>
      <w:r w:rsidRPr="00D83CC1">
        <w:rPr>
          <w:rFonts w:ascii="TH SarabunPSK" w:hAnsi="TH SarabunPSK" w:cs="TH SarabunPSK"/>
          <w:sz w:val="32"/>
          <w:szCs w:val="32"/>
        </w:rPr>
        <w:t>)</w:t>
      </w:r>
    </w:p>
    <w:p w14:paraId="25124602" w14:textId="34634D31" w:rsidR="00213096" w:rsidRPr="001961EA" w:rsidRDefault="00213096" w:rsidP="00213096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1961EA">
        <w:rPr>
          <w:rFonts w:ascii="TH SarabunPSK" w:hAnsi="TH SarabunPSK" w:cs="TH SarabunPSK"/>
          <w:b/>
          <w:bCs/>
          <w:sz w:val="32"/>
          <w:szCs w:val="32"/>
        </w:rPr>
        <w:t>P-SDD-08</w:t>
      </w:r>
      <w:r w:rsidRPr="001961E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การร้องเรียนและอุทธรณ์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7D9594CB" w14:textId="77777777" w:rsidR="00213096" w:rsidRPr="00213096" w:rsidRDefault="00213096" w:rsidP="00213096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13096">
        <w:rPr>
          <w:rFonts w:ascii="TH SarabunPSK" w:hAnsi="TH SarabunPSK" w:cs="TH SarabunPSK"/>
          <w:sz w:val="32"/>
          <w:szCs w:val="32"/>
          <w:cs/>
        </w:rPr>
        <w:t>ทะเบียนคำอุทธรณ์ (</w:t>
      </w:r>
      <w:r w:rsidRPr="00213096">
        <w:rPr>
          <w:rFonts w:ascii="TH SarabunPSK" w:hAnsi="TH SarabunPSK" w:cs="TH SarabunPSK"/>
          <w:sz w:val="32"/>
          <w:szCs w:val="32"/>
        </w:rPr>
        <w:t>F-SDD-4</w:t>
      </w:r>
      <w:r w:rsidRPr="00213096">
        <w:rPr>
          <w:rFonts w:ascii="TH SarabunPSK" w:hAnsi="TH SarabunPSK" w:cs="TH SarabunPSK"/>
          <w:sz w:val="32"/>
          <w:szCs w:val="32"/>
          <w:cs/>
        </w:rPr>
        <w:t>1)</w:t>
      </w:r>
    </w:p>
    <w:p w14:paraId="72E07BE2" w14:textId="77777777" w:rsidR="00213096" w:rsidRPr="00213096" w:rsidRDefault="00213096" w:rsidP="00213096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13096">
        <w:rPr>
          <w:rFonts w:ascii="TH SarabunPSK" w:hAnsi="TH SarabunPSK" w:cs="TH SarabunPSK"/>
          <w:sz w:val="32"/>
          <w:szCs w:val="32"/>
          <w:cs/>
        </w:rPr>
        <w:t>แบบอุทธรณ์ (</w:t>
      </w:r>
      <w:r w:rsidRPr="00213096">
        <w:rPr>
          <w:rFonts w:ascii="TH SarabunPSK" w:hAnsi="TH SarabunPSK" w:cs="TH SarabunPSK"/>
          <w:sz w:val="32"/>
          <w:szCs w:val="32"/>
        </w:rPr>
        <w:t>F-SDD-42</w:t>
      </w:r>
      <w:r w:rsidRPr="00213096">
        <w:rPr>
          <w:rFonts w:ascii="TH SarabunPSK" w:hAnsi="TH SarabunPSK" w:cs="TH SarabunPSK"/>
          <w:sz w:val="32"/>
          <w:szCs w:val="32"/>
          <w:cs/>
        </w:rPr>
        <w:t>)</w:t>
      </w:r>
    </w:p>
    <w:p w14:paraId="6007E0FB" w14:textId="77777777" w:rsidR="00213096" w:rsidRDefault="00213096" w:rsidP="00213096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13096">
        <w:rPr>
          <w:rFonts w:ascii="TH SarabunPSK" w:hAnsi="TH SarabunPSK" w:cs="TH SarabunPSK"/>
          <w:sz w:val="32"/>
          <w:szCs w:val="32"/>
          <w:cs/>
        </w:rPr>
        <w:t>ทะเบียนข้อร้องเรียน (</w:t>
      </w:r>
      <w:r w:rsidRPr="00213096">
        <w:rPr>
          <w:rFonts w:ascii="TH SarabunPSK" w:hAnsi="TH SarabunPSK" w:cs="TH SarabunPSK"/>
          <w:sz w:val="32"/>
          <w:szCs w:val="32"/>
        </w:rPr>
        <w:t>F-SDD-4</w:t>
      </w:r>
      <w:r w:rsidRPr="00213096">
        <w:rPr>
          <w:rFonts w:ascii="TH SarabunPSK" w:hAnsi="TH SarabunPSK" w:cs="TH SarabunPSK"/>
          <w:sz w:val="32"/>
          <w:szCs w:val="32"/>
          <w:cs/>
        </w:rPr>
        <w:t>3)</w:t>
      </w:r>
    </w:p>
    <w:p w14:paraId="623D45C7" w14:textId="77777777" w:rsidR="00213096" w:rsidRPr="00213096" w:rsidRDefault="00213096" w:rsidP="00213096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13096">
        <w:rPr>
          <w:rFonts w:ascii="TH SarabunPSK" w:hAnsi="TH SarabunPSK" w:cs="TH SarabunPSK"/>
          <w:sz w:val="32"/>
          <w:szCs w:val="32"/>
          <w:cs/>
        </w:rPr>
        <w:t>แบบรับข้อร้องเรียน (</w:t>
      </w:r>
      <w:r w:rsidRPr="00213096">
        <w:rPr>
          <w:rFonts w:ascii="TH SarabunPSK" w:hAnsi="TH SarabunPSK" w:cs="TH SarabunPSK"/>
          <w:sz w:val="32"/>
          <w:szCs w:val="32"/>
        </w:rPr>
        <w:t>F-SDD-44</w:t>
      </w:r>
      <w:r w:rsidRPr="00213096">
        <w:rPr>
          <w:rFonts w:ascii="TH SarabunPSK" w:hAnsi="TH SarabunPSK" w:cs="TH SarabunPSK"/>
          <w:sz w:val="32"/>
          <w:szCs w:val="32"/>
          <w:cs/>
        </w:rPr>
        <w:t>)</w:t>
      </w:r>
    </w:p>
    <w:p w14:paraId="1A8F51A4" w14:textId="030F7F60" w:rsidR="002B6D53" w:rsidRPr="001961EA" w:rsidRDefault="00C5366C" w:rsidP="002B6D53">
      <w:pPr>
        <w:pStyle w:val="a8"/>
        <w:numPr>
          <w:ilvl w:val="0"/>
          <w:numId w:val="11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="002B6D53" w:rsidRPr="002B6D53">
        <w:rPr>
          <w:rFonts w:ascii="TH SarabunIT๙" w:hAnsi="TH SarabunIT๙" w:cs="TH SarabunIT๙"/>
          <w:b/>
          <w:bCs/>
          <w:sz w:val="32"/>
          <w:szCs w:val="32"/>
          <w:cs/>
        </w:rPr>
        <w:t>ประสานการทดสอบ/ผู้ประเมินสมรรถนะ</w:t>
      </w:r>
      <w:r w:rsidR="002B6D53" w:rsidRPr="002B6D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หน้าที่รับผิดชอบ</w:t>
      </w:r>
      <w:r w:rsidR="00C151A7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เอกสารประกันคุณภาพ</w:t>
      </w:r>
    </w:p>
    <w:p w14:paraId="045BCA54" w14:textId="216E8F24" w:rsidR="001961EA" w:rsidRPr="001961EA" w:rsidRDefault="001961EA" w:rsidP="001961EA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ind w:left="36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150161295"/>
      <w:r w:rsidRPr="001961EA">
        <w:rPr>
          <w:rFonts w:ascii="TH SarabunPSK" w:hAnsi="TH SarabunPSK" w:cs="TH SarabunPSK"/>
          <w:b/>
          <w:bCs/>
          <w:sz w:val="32"/>
          <w:szCs w:val="32"/>
        </w:rPr>
        <w:t>WI-SDD-01</w:t>
      </w:r>
      <w:r w:rsidRPr="001961EA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1961EA">
        <w:rPr>
          <w:rFonts w:ascii="TH SarabunPSK" w:hAnsi="TH SarabunPSK" w:cs="TH SarabunPSK"/>
          <w:b/>
          <w:bCs/>
          <w:sz w:val="32"/>
          <w:szCs w:val="32"/>
        </w:rPr>
        <w:t>02/03</w:t>
      </w:r>
      <w:r w:rsidRPr="001961E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การบริหารการทดสอบ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bookmarkEnd w:id="0"/>
    <w:p w14:paraId="4FBE81B8" w14:textId="77777777" w:rsidR="002B6D53" w:rsidRPr="002B6D53" w:rsidRDefault="002B6D53" w:rsidP="002B6D53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B6D53">
        <w:rPr>
          <w:rFonts w:ascii="TH SarabunPSK" w:hAnsi="TH SarabunPSK" w:cs="TH SarabunPSK"/>
          <w:sz w:val="32"/>
          <w:szCs w:val="32"/>
          <w:cs/>
        </w:rPr>
        <w:t>ใบลงทะเบียนผู้เข้ารับการทดสอบมาตรฐานฝี</w:t>
      </w:r>
      <w:bookmarkStart w:id="1" w:name="_GoBack"/>
      <w:bookmarkEnd w:id="1"/>
      <w:r w:rsidRPr="002B6D53">
        <w:rPr>
          <w:rFonts w:ascii="TH SarabunPSK" w:hAnsi="TH SarabunPSK" w:cs="TH SarabunPSK"/>
          <w:sz w:val="32"/>
          <w:szCs w:val="32"/>
          <w:cs/>
        </w:rPr>
        <w:t>มือแรงงานแห่งชาติ (</w:t>
      </w:r>
      <w:r w:rsidRPr="002B6D53">
        <w:rPr>
          <w:rFonts w:ascii="TH SarabunPSK" w:hAnsi="TH SarabunPSK" w:cs="TH SarabunPSK"/>
          <w:sz w:val="32"/>
          <w:szCs w:val="32"/>
        </w:rPr>
        <w:t>F-SDD-54)</w:t>
      </w:r>
    </w:p>
    <w:p w14:paraId="251EF465" w14:textId="588B2153" w:rsidR="002B6D53" w:rsidRDefault="002B6D53" w:rsidP="002B6D53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B6D53">
        <w:rPr>
          <w:rFonts w:ascii="TH SarabunPSK" w:hAnsi="TH SarabunPSK" w:cs="TH SarabunPSK"/>
          <w:sz w:val="32"/>
          <w:szCs w:val="32"/>
          <w:cs/>
        </w:rPr>
        <w:t>ใบลงทะเบียนผู้ทดสอบมาตรฐานฝีมือแรงงาน และเจ้าหน้าที่ที่เกี่ยวข้อง (</w:t>
      </w:r>
      <w:r w:rsidRPr="002B6D53">
        <w:rPr>
          <w:rFonts w:ascii="TH SarabunPSK" w:hAnsi="TH SarabunPSK" w:cs="TH SarabunPSK"/>
          <w:sz w:val="32"/>
          <w:szCs w:val="32"/>
        </w:rPr>
        <w:t>F-SDD-55)</w:t>
      </w:r>
    </w:p>
    <w:p w14:paraId="43BFEC85" w14:textId="77777777" w:rsidR="002B6D53" w:rsidRPr="002B6D53" w:rsidRDefault="002B6D53" w:rsidP="002B6D53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B6D53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แบบประเมินความพึงพอใจในการรับบริการการทดสอบมาตรฐานฝีมือแรงงาน (</w:t>
      </w:r>
      <w:r w:rsidRPr="002B6D53">
        <w:rPr>
          <w:rFonts w:ascii="TH SarabunPSK" w:hAnsi="TH SarabunPSK" w:cs="TH SarabunPSK"/>
          <w:sz w:val="32"/>
          <w:szCs w:val="32"/>
        </w:rPr>
        <w:t>F-SDD-50)</w:t>
      </w:r>
    </w:p>
    <w:p w14:paraId="1129A774" w14:textId="77777777" w:rsidR="002B6D53" w:rsidRPr="002B6D53" w:rsidRDefault="002B6D53" w:rsidP="002B6D53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B6D53">
        <w:rPr>
          <w:rFonts w:ascii="TH SarabunPSK" w:hAnsi="TH SarabunPSK" w:cs="TH SarabunPSK"/>
          <w:sz w:val="32"/>
          <w:szCs w:val="32"/>
          <w:cs/>
        </w:rPr>
        <w:t>ใบเบิกวัสดุ (</w:t>
      </w:r>
      <w:r w:rsidRPr="002B6D53">
        <w:rPr>
          <w:rFonts w:ascii="TH SarabunPSK" w:hAnsi="TH SarabunPSK" w:cs="TH SarabunPSK"/>
          <w:sz w:val="32"/>
          <w:szCs w:val="32"/>
        </w:rPr>
        <w:t>F-SDD-70)</w:t>
      </w:r>
    </w:p>
    <w:p w14:paraId="0B18F085" w14:textId="1D1CF7EF" w:rsidR="002B6D53" w:rsidRDefault="002B6D53" w:rsidP="002B6D53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2B6D53">
        <w:rPr>
          <w:rFonts w:ascii="TH SarabunPSK" w:hAnsi="TH SarabunPSK" w:cs="TH SarabunPSK"/>
          <w:sz w:val="32"/>
          <w:szCs w:val="32"/>
          <w:cs/>
        </w:rPr>
        <w:t>คำรับรองผู้ได้รับหนังสือรับรองว่าเป็นผู้ผ่านการทดสอบมาตรฐานฝีมือแรงงานแห่งชาติ (</w:t>
      </w:r>
      <w:r w:rsidRPr="002B6D53">
        <w:rPr>
          <w:rFonts w:ascii="TH SarabunPSK" w:hAnsi="TH SarabunPSK" w:cs="TH SarabunPSK"/>
          <w:sz w:val="32"/>
          <w:szCs w:val="32"/>
        </w:rPr>
        <w:t>F-SDD-</w:t>
      </w:r>
      <w:r w:rsidRPr="002B6D53">
        <w:rPr>
          <w:rFonts w:ascii="TH SarabunPSK" w:hAnsi="TH SarabunPSK" w:cs="TH SarabunPSK"/>
          <w:sz w:val="32"/>
          <w:szCs w:val="32"/>
          <w:cs/>
        </w:rPr>
        <w:t>49)</w:t>
      </w:r>
    </w:p>
    <w:p w14:paraId="7B605134" w14:textId="03747F0F" w:rsidR="001961EA" w:rsidRPr="001961EA" w:rsidRDefault="001961EA" w:rsidP="001961EA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961EA">
        <w:rPr>
          <w:rFonts w:ascii="TH SarabunPSK" w:hAnsi="TH SarabunPSK" w:cs="TH SarabunPSK"/>
          <w:b/>
          <w:bCs/>
          <w:sz w:val="32"/>
          <w:szCs w:val="32"/>
        </w:rPr>
        <w:t>P-STD-02</w:t>
      </w:r>
      <w:r w:rsidRPr="001961E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การประเมินผู้ทดสอบมาตรฐานฝีมือแรงงาน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6C8A44F7" w14:textId="38A308F3" w:rsidR="002B6D53" w:rsidRPr="001961EA" w:rsidRDefault="002B6D53" w:rsidP="002B6D53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6D53">
        <w:rPr>
          <w:rFonts w:ascii="TH SarabunPSK" w:eastAsiaTheme="minorEastAsia" w:hAnsi="TH SarabunPSK" w:cs="TH SarabunPSK"/>
          <w:color w:val="000000" w:themeColor="text1"/>
          <w:kern w:val="24"/>
          <w:sz w:val="32"/>
          <w:szCs w:val="32"/>
          <w:cs/>
        </w:rPr>
        <w:t xml:space="preserve">เอกสารทบทวนสมรรถนะผู้ทดสอบมาตรฐานฝีมือแรงงาน </w:t>
      </w:r>
      <w:r w:rsidRPr="002B6D53">
        <w:rPr>
          <w:rFonts w:ascii="TH SarabunPSK" w:eastAsiaTheme="minorEastAsia" w:hAnsi="TH SarabunPSK" w:cs="TH SarabunPSK"/>
          <w:color w:val="000000" w:themeColor="text1"/>
          <w:kern w:val="24"/>
          <w:sz w:val="32"/>
          <w:szCs w:val="32"/>
        </w:rPr>
        <w:t>(F-STD-09)</w:t>
      </w:r>
    </w:p>
    <w:p w14:paraId="619B248C" w14:textId="1FE700DC" w:rsidR="001961EA" w:rsidRPr="001961EA" w:rsidRDefault="001961EA" w:rsidP="001961EA">
      <w:pPr>
        <w:pStyle w:val="a8"/>
        <w:numPr>
          <w:ilvl w:val="0"/>
          <w:numId w:val="11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961EA">
        <w:rPr>
          <w:rFonts w:ascii="TH SarabunIT๙" w:hAnsi="TH SarabunIT๙" w:cs="TH SarabunIT๙"/>
          <w:b/>
          <w:bCs/>
          <w:sz w:val="32"/>
          <w:szCs w:val="32"/>
          <w:cs/>
        </w:rPr>
        <w:t>ผู้ดูแลระบบ (</w:t>
      </w:r>
      <w:r w:rsidRPr="001961EA">
        <w:rPr>
          <w:rFonts w:ascii="TH SarabunIT๙" w:hAnsi="TH SarabunIT๙" w:cs="TH SarabunIT๙"/>
          <w:b/>
          <w:bCs/>
          <w:sz w:val="32"/>
          <w:szCs w:val="32"/>
        </w:rPr>
        <w:t>Admin</w:t>
      </w:r>
      <w:r w:rsidRPr="001961E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961EA">
        <w:rPr>
          <w:rFonts w:ascii="TH SarabunIT๙" w:hAnsi="TH SarabunIT๙" w:cs="TH SarabunIT๙"/>
          <w:b/>
          <w:bCs/>
          <w:sz w:val="32"/>
          <w:szCs w:val="32"/>
        </w:rPr>
        <w:t>E – Testing</w:t>
      </w:r>
      <w:r w:rsidRPr="001961E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1961EA">
        <w:rPr>
          <w:rFonts w:ascii="TH SarabunIT๙" w:hAnsi="TH SarabunIT๙" w:cs="TH SarabunIT๙"/>
          <w:sz w:val="32"/>
          <w:szCs w:val="32"/>
          <w:cs/>
        </w:rPr>
        <w:t>/</w:t>
      </w:r>
      <w:r w:rsidRPr="001961EA">
        <w:rPr>
          <w:rFonts w:ascii="TH SarabunIT๙" w:hAnsi="TH SarabunIT๙" w:cs="TH SarabunIT๙"/>
          <w:b/>
          <w:bCs/>
          <w:sz w:val="32"/>
          <w:szCs w:val="32"/>
          <w:cs/>
        </w:rPr>
        <w:t>ผู้ดูแลคลังข้อสอบ</w:t>
      </w:r>
    </w:p>
    <w:p w14:paraId="16196B0B" w14:textId="025D7BCB" w:rsidR="0036190A" w:rsidRDefault="0036190A" w:rsidP="0036190A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6190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P-SDD-</w:t>
      </w:r>
      <w:r w:rsidRPr="0036190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09 การรักษาความลับแสดงความไม่มีส่วนได้ส่วนสีย</w:t>
      </w:r>
      <w:r w:rsidR="007F450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3DDAA530" w14:textId="127E88E5" w:rsidR="0036190A" w:rsidRPr="0036190A" w:rsidRDefault="003740E1" w:rsidP="0036190A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740E1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บัญชีรายชื่อผู้ลงนามสัญญาว่าด้วยการรักษาความลับ</w:t>
      </w:r>
      <w:r w:rsidR="00AF0A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</w:rPr>
        <w:t>F-SDD-</w:t>
      </w:r>
      <w:r w:rsidR="00DD69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  <w:cs/>
        </w:rPr>
        <w:t>3)</w:t>
      </w:r>
    </w:p>
    <w:p w14:paraId="33E61991" w14:textId="20201E14" w:rsidR="0036190A" w:rsidRPr="0036190A" w:rsidRDefault="00AF0AAC" w:rsidP="0036190A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F0AA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บัญชีรายชื่อผู้ลงนาม แสดงความไม่มีส่วนได้ส่วนเสีย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</w:rPr>
        <w:t>F-SDD-</w:t>
      </w:r>
      <w:r w:rsidR="00DD69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="0036190A" w:rsidRPr="0036190A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14:paraId="630BC61A" w14:textId="198352F9" w:rsidR="0036190A" w:rsidRDefault="0036190A" w:rsidP="0036190A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6190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สัญญาว่าด้วยการรักษาความลับ </w:t>
      </w:r>
      <w:r w:rsidRPr="0036190A">
        <w:rPr>
          <w:rFonts w:ascii="TH SarabunPSK" w:hAnsi="TH SarabunPSK" w:cs="TH SarabunPSK"/>
          <w:color w:val="000000" w:themeColor="text1"/>
          <w:sz w:val="32"/>
          <w:szCs w:val="32"/>
        </w:rPr>
        <w:t>(F-SDD-06)</w:t>
      </w:r>
    </w:p>
    <w:p w14:paraId="24964E4B" w14:textId="1FC6F528" w:rsidR="0036190A" w:rsidRPr="0036190A" w:rsidRDefault="0036190A" w:rsidP="0036190A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6190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เอกสารแสดงความไม่มีส่วนได้ส่วนเสีย </w:t>
      </w:r>
      <w:r w:rsidRPr="0036190A">
        <w:rPr>
          <w:rFonts w:ascii="TH SarabunPSK" w:hAnsi="TH SarabunPSK" w:cs="TH SarabunPSK"/>
          <w:color w:val="000000" w:themeColor="text1"/>
          <w:sz w:val="32"/>
          <w:szCs w:val="32"/>
        </w:rPr>
        <w:t>(F-SDD-07)</w:t>
      </w:r>
    </w:p>
    <w:p w14:paraId="5992B348" w14:textId="72A12C98" w:rsidR="001B124B" w:rsidRDefault="001B124B" w:rsidP="001B124B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ind w:left="36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B124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P-SDD-10</w:t>
      </w:r>
      <w:r w:rsidRPr="001B124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ความปลอดภัยของเอกสารการสอบ</w:t>
      </w:r>
      <w:r w:rsidR="007F450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25D3E55D" w14:textId="0E04F6AD" w:rsidR="001B124B" w:rsidRDefault="001B124B" w:rsidP="001B124B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B124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ใบนำส่ง/รับ ชุดเอกสารการสอบ </w:t>
      </w:r>
      <w:r w:rsidRPr="001B124B">
        <w:rPr>
          <w:rFonts w:ascii="TH SarabunPSK" w:hAnsi="TH SarabunPSK" w:cs="TH SarabunPSK"/>
          <w:color w:val="000000" w:themeColor="text1"/>
          <w:sz w:val="32"/>
          <w:szCs w:val="32"/>
        </w:rPr>
        <w:t>(F-SDD-</w:t>
      </w:r>
      <w:r w:rsidRPr="001B124B">
        <w:rPr>
          <w:rFonts w:ascii="TH SarabunPSK" w:hAnsi="TH SarabunPSK" w:cs="TH SarabunPSK"/>
          <w:color w:val="000000" w:themeColor="text1"/>
          <w:sz w:val="32"/>
          <w:szCs w:val="32"/>
          <w:cs/>
        </w:rPr>
        <w:t>48</w:t>
      </w:r>
      <w:r w:rsidRPr="001B124B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14:paraId="55170288" w14:textId="3DF7B1D5" w:rsidR="001B124B" w:rsidRPr="001B124B" w:rsidRDefault="001B124B" w:rsidP="001B124B">
      <w:pPr>
        <w:pStyle w:val="a8"/>
        <w:numPr>
          <w:ilvl w:val="0"/>
          <w:numId w:val="11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ผู้ทดสอบมาตรฐานฝีมือแรงงาน</w:t>
      </w:r>
    </w:p>
    <w:p w14:paraId="662EA387" w14:textId="6482EE83" w:rsidR="001B124B" w:rsidRDefault="001B124B" w:rsidP="001B124B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1B124B">
        <w:rPr>
          <w:rFonts w:ascii="TH SarabunPSK" w:hAnsi="TH SarabunPSK" w:cs="TH SarabunPSK"/>
          <w:b/>
          <w:bCs/>
          <w:sz w:val="32"/>
          <w:szCs w:val="32"/>
        </w:rPr>
        <w:t>WI-SDD-01</w:t>
      </w:r>
      <w:r w:rsidRPr="001B124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1B124B">
        <w:rPr>
          <w:rFonts w:ascii="TH SarabunPSK" w:hAnsi="TH SarabunPSK" w:cs="TH SarabunPSK"/>
          <w:b/>
          <w:bCs/>
          <w:sz w:val="32"/>
          <w:szCs w:val="32"/>
        </w:rPr>
        <w:t>02/03</w:t>
      </w:r>
      <w:r w:rsidRPr="001B124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การบริหารการทดสอบ</w:t>
      </w:r>
      <w:r w:rsidR="00C033A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</w:t>
      </w:r>
      <w:r w:rsidR="00C033A4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C033A4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1BBF2537" w14:textId="69867D3F" w:rsidR="001B124B" w:rsidRPr="00DB191E" w:rsidRDefault="001B124B" w:rsidP="00DB191E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1B124B">
        <w:rPr>
          <w:rFonts w:ascii="TH SarabunPSK" w:hAnsi="TH SarabunPSK" w:cs="TH SarabunPSK"/>
          <w:sz w:val="32"/>
          <w:szCs w:val="32"/>
          <w:cs/>
        </w:rPr>
        <w:t>แบบตรวจสอบวัสดุ เครื่องมือ อุปกรณ์ เอกสาร สถานที่และสภาพแวดล้อม ก่อนการทดสอบ            (</w:t>
      </w:r>
      <w:r w:rsidRPr="001B124B">
        <w:rPr>
          <w:rFonts w:ascii="TH SarabunPSK" w:hAnsi="TH SarabunPSK" w:cs="TH SarabunPSK"/>
          <w:sz w:val="32"/>
          <w:szCs w:val="32"/>
        </w:rPr>
        <w:t>F-SDD-5</w:t>
      </w:r>
      <w:r w:rsidRPr="001B124B">
        <w:rPr>
          <w:rFonts w:ascii="TH SarabunPSK" w:hAnsi="TH SarabunPSK" w:cs="TH SarabunPSK"/>
          <w:sz w:val="32"/>
          <w:szCs w:val="32"/>
          <w:cs/>
        </w:rPr>
        <w:t>6</w:t>
      </w:r>
      <w:r w:rsidRPr="001B124B">
        <w:rPr>
          <w:rFonts w:ascii="TH SarabunPSK" w:hAnsi="TH SarabunPSK" w:cs="TH SarabunPSK"/>
          <w:sz w:val="32"/>
          <w:szCs w:val="32"/>
        </w:rPr>
        <w:t>)</w:t>
      </w:r>
    </w:p>
    <w:p w14:paraId="3DD10FB5" w14:textId="00454182" w:rsidR="001B124B" w:rsidRPr="001B124B" w:rsidRDefault="001B124B" w:rsidP="001B124B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1B124B">
        <w:rPr>
          <w:rFonts w:ascii="TH SarabunPSK" w:hAnsi="TH SarabunPSK" w:cs="TH SarabunPSK"/>
          <w:sz w:val="32"/>
          <w:szCs w:val="32"/>
          <w:cs/>
        </w:rPr>
        <w:t>ใบให้คะแนน (</w:t>
      </w:r>
      <w:r w:rsidRPr="001B124B">
        <w:rPr>
          <w:rFonts w:ascii="TH SarabunPSK" w:hAnsi="TH SarabunPSK" w:cs="TH SarabunPSK"/>
          <w:sz w:val="32"/>
          <w:szCs w:val="32"/>
        </w:rPr>
        <w:t>F-SDD-71)</w:t>
      </w:r>
    </w:p>
    <w:p w14:paraId="204303C4" w14:textId="77777777" w:rsidR="001B124B" w:rsidRPr="001B124B" w:rsidRDefault="001B124B" w:rsidP="001B124B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sz w:val="32"/>
          <w:szCs w:val="32"/>
        </w:rPr>
      </w:pPr>
      <w:r w:rsidRPr="001B124B">
        <w:rPr>
          <w:rFonts w:ascii="TH SarabunPSK" w:hAnsi="TH SarabunPSK" w:cs="TH SarabunPSK"/>
          <w:sz w:val="32"/>
          <w:szCs w:val="32"/>
          <w:cs/>
        </w:rPr>
        <w:t>ใบสรุปผล (</w:t>
      </w:r>
      <w:r w:rsidRPr="001B124B">
        <w:rPr>
          <w:rFonts w:ascii="TH SarabunPSK" w:hAnsi="TH SarabunPSK" w:cs="TH SarabunPSK"/>
          <w:sz w:val="32"/>
          <w:szCs w:val="32"/>
        </w:rPr>
        <w:t>F-SDD-72)</w:t>
      </w:r>
    </w:p>
    <w:p w14:paraId="5357066E" w14:textId="1C854983" w:rsidR="001B124B" w:rsidRPr="001B124B" w:rsidRDefault="001B124B" w:rsidP="001B124B">
      <w:pPr>
        <w:pStyle w:val="a8"/>
        <w:numPr>
          <w:ilvl w:val="0"/>
          <w:numId w:val="11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ผู้ควบคุมการทดสอบ</w:t>
      </w:r>
      <w:r w:rsidR="00B228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หน้าที่รับผิด</w:t>
      </w:r>
      <w:bookmarkStart w:id="2" w:name="_Hlk150163342"/>
      <w:r w:rsidR="00C151A7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เอกสารประกันคุณภาพ</w:t>
      </w:r>
      <w:bookmarkEnd w:id="2"/>
    </w:p>
    <w:p w14:paraId="05BC9681" w14:textId="13AA9B68" w:rsidR="001B124B" w:rsidRDefault="001B124B" w:rsidP="001B124B">
      <w:p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ind w:left="360"/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</w:pPr>
      <w:r w:rsidRPr="001B124B"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</w:rPr>
        <w:t>P-SDD-</w:t>
      </w:r>
      <w:r w:rsidRPr="001B124B"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 xml:space="preserve">03 </w:t>
      </w:r>
      <w:r w:rsidR="00C96B28">
        <w:rPr>
          <w:rFonts w:ascii="TH SarabunPSK" w:eastAsiaTheme="minorEastAsia" w:hAnsi="TH SarabunPSK" w:cs="TH SarabunPSK" w:hint="cs"/>
          <w:b/>
          <w:bCs/>
          <w:color w:val="000000" w:themeColor="text1"/>
          <w:kern w:val="24"/>
          <w:sz w:val="32"/>
          <w:szCs w:val="32"/>
          <w:cs/>
        </w:rPr>
        <w:t>การแต่งตั้ง</w:t>
      </w:r>
      <w:r w:rsidRPr="001B124B"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  <w:cs/>
        </w:rPr>
        <w:t>ผู้ควบคุมการทดสอบ</w:t>
      </w:r>
      <w:r w:rsidR="00B22831">
        <w:rPr>
          <w:rFonts w:ascii="TH SarabunPSK" w:eastAsiaTheme="minorEastAsia" w:hAnsi="TH SarabunPSK" w:cs="TH SarabunPSK"/>
          <w:b/>
          <w:bCs/>
          <w:color w:val="000000" w:themeColor="text1"/>
          <w:kern w:val="24"/>
          <w:sz w:val="32"/>
          <w:szCs w:val="32"/>
        </w:rPr>
        <w:t xml:space="preserve"> 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  <w:r w:rsidR="007F450F" w:rsidRPr="001961EA"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</w:t>
      </w:r>
      <w:r w:rsidR="007F450F">
        <w:rPr>
          <w:rFonts w:ascii="TH SarabunPSK" w:hAnsi="TH SarabunPSK" w:cs="TH SarabunPSK" w:hint="cs"/>
          <w:b/>
          <w:bCs/>
          <w:sz w:val="32"/>
          <w:szCs w:val="32"/>
          <w:cs/>
        </w:rPr>
        <w:t>แบบฟอร์ม</w:t>
      </w:r>
    </w:p>
    <w:p w14:paraId="592F47CE" w14:textId="3BFDEB54" w:rsidR="00FC7E66" w:rsidRDefault="00FC7E66" w:rsidP="00FC7E66">
      <w:pPr>
        <w:pStyle w:val="a8"/>
        <w:numPr>
          <w:ilvl w:val="0"/>
          <w:numId w:val="12"/>
        </w:numPr>
        <w:tabs>
          <w:tab w:val="left" w:pos="1418"/>
          <w:tab w:val="left" w:pos="1764"/>
          <w:tab w:val="left" w:pos="2694"/>
          <w:tab w:val="left" w:pos="3458"/>
          <w:tab w:val="left" w:pos="7391"/>
        </w:tabs>
        <w:spacing w:before="6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C7E6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เอกสารทบทวนสมรรถนะผู้ควบคุมการทดสอบ</w:t>
      </w:r>
      <w:r w:rsidR="0090454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FC7E66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Pr="00FC7E66">
        <w:rPr>
          <w:rFonts w:ascii="TH SarabunPSK" w:hAnsi="TH SarabunPSK" w:cs="TH SarabunPSK"/>
          <w:color w:val="000000" w:themeColor="text1"/>
          <w:sz w:val="32"/>
          <w:szCs w:val="32"/>
        </w:rPr>
        <w:t>F-SDD-04</w:t>
      </w:r>
      <w:r w:rsidRPr="00FC7E66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sectPr w:rsidR="00FC7E66" w:rsidSect="00483E2D">
      <w:headerReference w:type="even" r:id="rId8"/>
      <w:pgSz w:w="11906" w:h="16838" w:code="9"/>
      <w:pgMar w:top="720" w:right="1080" w:bottom="1253" w:left="1699" w:header="1411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33434" w14:textId="77777777" w:rsidR="008228C2" w:rsidRDefault="008228C2">
      <w:r>
        <w:separator/>
      </w:r>
    </w:p>
  </w:endnote>
  <w:endnote w:type="continuationSeparator" w:id="0">
    <w:p w14:paraId="62F8B7BB" w14:textId="77777777" w:rsidR="008228C2" w:rsidRDefault="00822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CA1B4" w14:textId="77777777" w:rsidR="008228C2" w:rsidRDefault="008228C2">
      <w:r>
        <w:separator/>
      </w:r>
    </w:p>
  </w:footnote>
  <w:footnote w:type="continuationSeparator" w:id="0">
    <w:p w14:paraId="2F475AD8" w14:textId="77777777" w:rsidR="008228C2" w:rsidRDefault="00822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B75F" w14:textId="77777777" w:rsidR="001F5E85" w:rsidRDefault="001F5E85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14:paraId="22E4AF19" w14:textId="77777777" w:rsidR="001F5E85" w:rsidRDefault="001F5E8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307BA"/>
    <w:multiLevelType w:val="hybridMultilevel"/>
    <w:tmpl w:val="B01A5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06025"/>
    <w:multiLevelType w:val="hybridMultilevel"/>
    <w:tmpl w:val="62C0D1E0"/>
    <w:lvl w:ilvl="0" w:tplc="2830309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079" w:hanging="360"/>
      </w:pPr>
    </w:lvl>
    <w:lvl w:ilvl="2" w:tplc="0409001B" w:tentative="1">
      <w:start w:val="1"/>
      <w:numFmt w:val="lowerRoman"/>
      <w:lvlText w:val="%3."/>
      <w:lvlJc w:val="right"/>
      <w:pPr>
        <w:ind w:left="4799" w:hanging="180"/>
      </w:pPr>
    </w:lvl>
    <w:lvl w:ilvl="3" w:tplc="0409000F" w:tentative="1">
      <w:start w:val="1"/>
      <w:numFmt w:val="decimal"/>
      <w:lvlText w:val="%4."/>
      <w:lvlJc w:val="left"/>
      <w:pPr>
        <w:ind w:left="5519" w:hanging="360"/>
      </w:pPr>
    </w:lvl>
    <w:lvl w:ilvl="4" w:tplc="04090019" w:tentative="1">
      <w:start w:val="1"/>
      <w:numFmt w:val="lowerLetter"/>
      <w:lvlText w:val="%5."/>
      <w:lvlJc w:val="left"/>
      <w:pPr>
        <w:ind w:left="6239" w:hanging="360"/>
      </w:pPr>
    </w:lvl>
    <w:lvl w:ilvl="5" w:tplc="0409001B" w:tentative="1">
      <w:start w:val="1"/>
      <w:numFmt w:val="lowerRoman"/>
      <w:lvlText w:val="%6."/>
      <w:lvlJc w:val="right"/>
      <w:pPr>
        <w:ind w:left="6959" w:hanging="180"/>
      </w:pPr>
    </w:lvl>
    <w:lvl w:ilvl="6" w:tplc="0409000F" w:tentative="1">
      <w:start w:val="1"/>
      <w:numFmt w:val="decimal"/>
      <w:lvlText w:val="%7."/>
      <w:lvlJc w:val="left"/>
      <w:pPr>
        <w:ind w:left="7679" w:hanging="360"/>
      </w:pPr>
    </w:lvl>
    <w:lvl w:ilvl="7" w:tplc="04090019" w:tentative="1">
      <w:start w:val="1"/>
      <w:numFmt w:val="lowerLetter"/>
      <w:lvlText w:val="%8."/>
      <w:lvlJc w:val="left"/>
      <w:pPr>
        <w:ind w:left="8399" w:hanging="360"/>
      </w:pPr>
    </w:lvl>
    <w:lvl w:ilvl="8" w:tplc="0409001B" w:tentative="1">
      <w:start w:val="1"/>
      <w:numFmt w:val="lowerRoman"/>
      <w:lvlText w:val="%9."/>
      <w:lvlJc w:val="right"/>
      <w:pPr>
        <w:ind w:left="9119" w:hanging="180"/>
      </w:pPr>
    </w:lvl>
  </w:abstractNum>
  <w:abstractNum w:abstractNumId="2" w15:restartNumberingAfterBreak="0">
    <w:nsid w:val="12A03D30"/>
    <w:multiLevelType w:val="hybridMultilevel"/>
    <w:tmpl w:val="A46C3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F02A2"/>
    <w:multiLevelType w:val="hybridMultilevel"/>
    <w:tmpl w:val="8FE83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87060"/>
    <w:multiLevelType w:val="hybridMultilevel"/>
    <w:tmpl w:val="AC62BD9E"/>
    <w:lvl w:ilvl="0" w:tplc="373A1818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EDB4718"/>
    <w:multiLevelType w:val="hybridMultilevel"/>
    <w:tmpl w:val="522E3DFE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340F5C10"/>
    <w:multiLevelType w:val="multilevel"/>
    <w:tmpl w:val="E496D1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7" w15:restartNumberingAfterBreak="0">
    <w:nsid w:val="3D3731E0"/>
    <w:multiLevelType w:val="hybridMultilevel"/>
    <w:tmpl w:val="272AFC02"/>
    <w:lvl w:ilvl="0" w:tplc="E8A805AE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E2ECE"/>
    <w:multiLevelType w:val="hybridMultilevel"/>
    <w:tmpl w:val="C2D4F24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D24554"/>
    <w:multiLevelType w:val="hybridMultilevel"/>
    <w:tmpl w:val="48F8A724"/>
    <w:lvl w:ilvl="0" w:tplc="CD1EA7D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50FD3DB1"/>
    <w:multiLevelType w:val="hybridMultilevel"/>
    <w:tmpl w:val="62C0D1E0"/>
    <w:lvl w:ilvl="0" w:tplc="28303096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079" w:hanging="360"/>
      </w:pPr>
    </w:lvl>
    <w:lvl w:ilvl="2" w:tplc="0409001B" w:tentative="1">
      <w:start w:val="1"/>
      <w:numFmt w:val="lowerRoman"/>
      <w:lvlText w:val="%3."/>
      <w:lvlJc w:val="right"/>
      <w:pPr>
        <w:ind w:left="4799" w:hanging="180"/>
      </w:pPr>
    </w:lvl>
    <w:lvl w:ilvl="3" w:tplc="0409000F" w:tentative="1">
      <w:start w:val="1"/>
      <w:numFmt w:val="decimal"/>
      <w:lvlText w:val="%4."/>
      <w:lvlJc w:val="left"/>
      <w:pPr>
        <w:ind w:left="5519" w:hanging="360"/>
      </w:pPr>
    </w:lvl>
    <w:lvl w:ilvl="4" w:tplc="04090019" w:tentative="1">
      <w:start w:val="1"/>
      <w:numFmt w:val="lowerLetter"/>
      <w:lvlText w:val="%5."/>
      <w:lvlJc w:val="left"/>
      <w:pPr>
        <w:ind w:left="6239" w:hanging="360"/>
      </w:pPr>
    </w:lvl>
    <w:lvl w:ilvl="5" w:tplc="0409001B" w:tentative="1">
      <w:start w:val="1"/>
      <w:numFmt w:val="lowerRoman"/>
      <w:lvlText w:val="%6."/>
      <w:lvlJc w:val="right"/>
      <w:pPr>
        <w:ind w:left="6959" w:hanging="180"/>
      </w:pPr>
    </w:lvl>
    <w:lvl w:ilvl="6" w:tplc="0409000F" w:tentative="1">
      <w:start w:val="1"/>
      <w:numFmt w:val="decimal"/>
      <w:lvlText w:val="%7."/>
      <w:lvlJc w:val="left"/>
      <w:pPr>
        <w:ind w:left="7679" w:hanging="360"/>
      </w:pPr>
    </w:lvl>
    <w:lvl w:ilvl="7" w:tplc="04090019" w:tentative="1">
      <w:start w:val="1"/>
      <w:numFmt w:val="lowerLetter"/>
      <w:lvlText w:val="%8."/>
      <w:lvlJc w:val="left"/>
      <w:pPr>
        <w:ind w:left="8399" w:hanging="360"/>
      </w:pPr>
    </w:lvl>
    <w:lvl w:ilvl="8" w:tplc="0409001B" w:tentative="1">
      <w:start w:val="1"/>
      <w:numFmt w:val="lowerRoman"/>
      <w:lvlText w:val="%9."/>
      <w:lvlJc w:val="right"/>
      <w:pPr>
        <w:ind w:left="9119" w:hanging="180"/>
      </w:pPr>
    </w:lvl>
  </w:abstractNum>
  <w:abstractNum w:abstractNumId="11" w15:restartNumberingAfterBreak="0">
    <w:nsid w:val="593C14D8"/>
    <w:multiLevelType w:val="hybridMultilevel"/>
    <w:tmpl w:val="43AC7DB0"/>
    <w:lvl w:ilvl="0" w:tplc="9196B632">
      <w:start w:val="3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2" w15:restartNumberingAfterBreak="0">
    <w:nsid w:val="75994D24"/>
    <w:multiLevelType w:val="hybridMultilevel"/>
    <w:tmpl w:val="9734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13C06"/>
    <w:multiLevelType w:val="multilevel"/>
    <w:tmpl w:val="9EDC0EFA"/>
    <w:lvl w:ilvl="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thaiNumbers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thaiLetters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thaiNumbers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thaiLetters"/>
      <w:lvlText w:val="%1.%2.%3.%4.%5.%6."/>
      <w:lvlJc w:val="left"/>
      <w:pPr>
        <w:ind w:left="2160" w:hanging="360"/>
      </w:pPr>
      <w:rPr>
        <w:rFonts w:hint="default"/>
      </w:rPr>
    </w:lvl>
    <w:lvl w:ilvl="6">
      <w:start w:val="1"/>
      <w:numFmt w:val="thaiNumbers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thaiLetters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thaiNumbers"/>
      <w:lvlText w:val="%1.%2.%3.%4.%5.%6.%7.%8.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10"/>
  </w:num>
  <w:num w:numId="5">
    <w:abstractNumId w:val="6"/>
  </w:num>
  <w:num w:numId="6">
    <w:abstractNumId w:val="11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2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CAC"/>
    <w:rsid w:val="000009B3"/>
    <w:rsid w:val="000070AD"/>
    <w:rsid w:val="000158EF"/>
    <w:rsid w:val="000358EF"/>
    <w:rsid w:val="00041424"/>
    <w:rsid w:val="00047BB6"/>
    <w:rsid w:val="000514E0"/>
    <w:rsid w:val="000554AC"/>
    <w:rsid w:val="000600BA"/>
    <w:rsid w:val="0006583D"/>
    <w:rsid w:val="000865FA"/>
    <w:rsid w:val="00090836"/>
    <w:rsid w:val="000A3A36"/>
    <w:rsid w:val="000C6900"/>
    <w:rsid w:val="000D2462"/>
    <w:rsid w:val="000D633A"/>
    <w:rsid w:val="000D658D"/>
    <w:rsid w:val="000E3005"/>
    <w:rsid w:val="000F5929"/>
    <w:rsid w:val="000F6A7B"/>
    <w:rsid w:val="001058A1"/>
    <w:rsid w:val="00107DC9"/>
    <w:rsid w:val="001126B6"/>
    <w:rsid w:val="0011298F"/>
    <w:rsid w:val="00120E86"/>
    <w:rsid w:val="001378D1"/>
    <w:rsid w:val="00143131"/>
    <w:rsid w:val="00146DD2"/>
    <w:rsid w:val="001505F1"/>
    <w:rsid w:val="00150E63"/>
    <w:rsid w:val="00152B5D"/>
    <w:rsid w:val="00163849"/>
    <w:rsid w:val="0017510C"/>
    <w:rsid w:val="00181689"/>
    <w:rsid w:val="00182249"/>
    <w:rsid w:val="00185227"/>
    <w:rsid w:val="00192EB7"/>
    <w:rsid w:val="00193FB7"/>
    <w:rsid w:val="001961EA"/>
    <w:rsid w:val="001A4207"/>
    <w:rsid w:val="001B124B"/>
    <w:rsid w:val="001B43C7"/>
    <w:rsid w:val="001C286F"/>
    <w:rsid w:val="001F3E12"/>
    <w:rsid w:val="001F4E3C"/>
    <w:rsid w:val="001F5E85"/>
    <w:rsid w:val="001F7FB7"/>
    <w:rsid w:val="0020152F"/>
    <w:rsid w:val="00207624"/>
    <w:rsid w:val="00212D39"/>
    <w:rsid w:val="00213096"/>
    <w:rsid w:val="00221029"/>
    <w:rsid w:val="002214AB"/>
    <w:rsid w:val="00230B1C"/>
    <w:rsid w:val="00234405"/>
    <w:rsid w:val="002373D8"/>
    <w:rsid w:val="00246F92"/>
    <w:rsid w:val="00255683"/>
    <w:rsid w:val="00261246"/>
    <w:rsid w:val="002747A4"/>
    <w:rsid w:val="00281D00"/>
    <w:rsid w:val="002A3944"/>
    <w:rsid w:val="002A53C3"/>
    <w:rsid w:val="002A7DEC"/>
    <w:rsid w:val="002B6D53"/>
    <w:rsid w:val="002D1D15"/>
    <w:rsid w:val="002D482C"/>
    <w:rsid w:val="002E1EB8"/>
    <w:rsid w:val="0033632B"/>
    <w:rsid w:val="003408AD"/>
    <w:rsid w:val="00351C15"/>
    <w:rsid w:val="00352D1B"/>
    <w:rsid w:val="0036190A"/>
    <w:rsid w:val="00364649"/>
    <w:rsid w:val="00370582"/>
    <w:rsid w:val="003740E1"/>
    <w:rsid w:val="00375912"/>
    <w:rsid w:val="00387E91"/>
    <w:rsid w:val="00391938"/>
    <w:rsid w:val="003957C9"/>
    <w:rsid w:val="003A12D2"/>
    <w:rsid w:val="003A1D68"/>
    <w:rsid w:val="003A2F0E"/>
    <w:rsid w:val="003A71DF"/>
    <w:rsid w:val="003B0B81"/>
    <w:rsid w:val="003B1060"/>
    <w:rsid w:val="003F1D3A"/>
    <w:rsid w:val="00401862"/>
    <w:rsid w:val="00407F92"/>
    <w:rsid w:val="00416996"/>
    <w:rsid w:val="00424A50"/>
    <w:rsid w:val="004265C6"/>
    <w:rsid w:val="00445379"/>
    <w:rsid w:val="004470AA"/>
    <w:rsid w:val="00477674"/>
    <w:rsid w:val="00483E2D"/>
    <w:rsid w:val="0049012F"/>
    <w:rsid w:val="0049029D"/>
    <w:rsid w:val="004B1E9E"/>
    <w:rsid w:val="004B1F12"/>
    <w:rsid w:val="004B4541"/>
    <w:rsid w:val="004B4D7E"/>
    <w:rsid w:val="004C53C8"/>
    <w:rsid w:val="004D2F7A"/>
    <w:rsid w:val="004D35C9"/>
    <w:rsid w:val="004D582F"/>
    <w:rsid w:val="004D7C64"/>
    <w:rsid w:val="00503537"/>
    <w:rsid w:val="005111EB"/>
    <w:rsid w:val="00514392"/>
    <w:rsid w:val="005162E2"/>
    <w:rsid w:val="00522198"/>
    <w:rsid w:val="00553946"/>
    <w:rsid w:val="00557D04"/>
    <w:rsid w:val="0057565F"/>
    <w:rsid w:val="00596F48"/>
    <w:rsid w:val="005B614B"/>
    <w:rsid w:val="005C1722"/>
    <w:rsid w:val="005D3C37"/>
    <w:rsid w:val="005E43D3"/>
    <w:rsid w:val="005E5236"/>
    <w:rsid w:val="005F2CAB"/>
    <w:rsid w:val="005F4EE0"/>
    <w:rsid w:val="00606678"/>
    <w:rsid w:val="00611C91"/>
    <w:rsid w:val="00615C2E"/>
    <w:rsid w:val="00620C54"/>
    <w:rsid w:val="006313C8"/>
    <w:rsid w:val="0063175D"/>
    <w:rsid w:val="00633E95"/>
    <w:rsid w:val="00637C56"/>
    <w:rsid w:val="0065078E"/>
    <w:rsid w:val="006538B1"/>
    <w:rsid w:val="00665CF3"/>
    <w:rsid w:val="0066646A"/>
    <w:rsid w:val="00675BA5"/>
    <w:rsid w:val="006A4118"/>
    <w:rsid w:val="006B17F4"/>
    <w:rsid w:val="006B494A"/>
    <w:rsid w:val="006C75A3"/>
    <w:rsid w:val="006D16F7"/>
    <w:rsid w:val="006E0E0D"/>
    <w:rsid w:val="006E31D4"/>
    <w:rsid w:val="006E52E1"/>
    <w:rsid w:val="006F666B"/>
    <w:rsid w:val="00714383"/>
    <w:rsid w:val="00715738"/>
    <w:rsid w:val="00716992"/>
    <w:rsid w:val="00721E26"/>
    <w:rsid w:val="0072705C"/>
    <w:rsid w:val="00744149"/>
    <w:rsid w:val="0075347D"/>
    <w:rsid w:val="007602FF"/>
    <w:rsid w:val="00767711"/>
    <w:rsid w:val="00770FDA"/>
    <w:rsid w:val="00775EA4"/>
    <w:rsid w:val="00784893"/>
    <w:rsid w:val="00786CBF"/>
    <w:rsid w:val="00792F03"/>
    <w:rsid w:val="00793165"/>
    <w:rsid w:val="007941B5"/>
    <w:rsid w:val="00794382"/>
    <w:rsid w:val="0079694C"/>
    <w:rsid w:val="007A2A47"/>
    <w:rsid w:val="007B5D16"/>
    <w:rsid w:val="007C2A21"/>
    <w:rsid w:val="007C710D"/>
    <w:rsid w:val="007D62F8"/>
    <w:rsid w:val="007D754E"/>
    <w:rsid w:val="007E1218"/>
    <w:rsid w:val="007E6E95"/>
    <w:rsid w:val="007E7461"/>
    <w:rsid w:val="007F11DC"/>
    <w:rsid w:val="007F450F"/>
    <w:rsid w:val="008228C2"/>
    <w:rsid w:val="00832686"/>
    <w:rsid w:val="00843955"/>
    <w:rsid w:val="00852BC0"/>
    <w:rsid w:val="008535D9"/>
    <w:rsid w:val="00863F9E"/>
    <w:rsid w:val="0086677E"/>
    <w:rsid w:val="008720A2"/>
    <w:rsid w:val="00875CAB"/>
    <w:rsid w:val="00876160"/>
    <w:rsid w:val="008812D7"/>
    <w:rsid w:val="008849FF"/>
    <w:rsid w:val="008879B4"/>
    <w:rsid w:val="008903CB"/>
    <w:rsid w:val="00891F9F"/>
    <w:rsid w:val="00892605"/>
    <w:rsid w:val="008B0A35"/>
    <w:rsid w:val="008D53D2"/>
    <w:rsid w:val="008E6704"/>
    <w:rsid w:val="008E684B"/>
    <w:rsid w:val="008F0D9B"/>
    <w:rsid w:val="008F2890"/>
    <w:rsid w:val="008F405B"/>
    <w:rsid w:val="00900CE6"/>
    <w:rsid w:val="00904541"/>
    <w:rsid w:val="00904552"/>
    <w:rsid w:val="00904C2B"/>
    <w:rsid w:val="00910895"/>
    <w:rsid w:val="00921E9F"/>
    <w:rsid w:val="00923102"/>
    <w:rsid w:val="0093586F"/>
    <w:rsid w:val="0094171B"/>
    <w:rsid w:val="00942CDF"/>
    <w:rsid w:val="00946E2C"/>
    <w:rsid w:val="00947BD5"/>
    <w:rsid w:val="00950435"/>
    <w:rsid w:val="00951D06"/>
    <w:rsid w:val="00964CAC"/>
    <w:rsid w:val="00966C9D"/>
    <w:rsid w:val="00975A90"/>
    <w:rsid w:val="009856BB"/>
    <w:rsid w:val="00990D85"/>
    <w:rsid w:val="00990EC2"/>
    <w:rsid w:val="00993EEC"/>
    <w:rsid w:val="009943DA"/>
    <w:rsid w:val="009A0184"/>
    <w:rsid w:val="009A322B"/>
    <w:rsid w:val="009B605D"/>
    <w:rsid w:val="009C74E1"/>
    <w:rsid w:val="009C7AD8"/>
    <w:rsid w:val="009D3D2B"/>
    <w:rsid w:val="009D74D7"/>
    <w:rsid w:val="00A0497E"/>
    <w:rsid w:val="00A10FF7"/>
    <w:rsid w:val="00A17619"/>
    <w:rsid w:val="00A17748"/>
    <w:rsid w:val="00A24950"/>
    <w:rsid w:val="00A26DEA"/>
    <w:rsid w:val="00A40801"/>
    <w:rsid w:val="00A4463B"/>
    <w:rsid w:val="00A534B7"/>
    <w:rsid w:val="00A60D81"/>
    <w:rsid w:val="00A64DF4"/>
    <w:rsid w:val="00A71CF3"/>
    <w:rsid w:val="00A77E3C"/>
    <w:rsid w:val="00A914F9"/>
    <w:rsid w:val="00A93905"/>
    <w:rsid w:val="00A97E58"/>
    <w:rsid w:val="00AA6D83"/>
    <w:rsid w:val="00AA72D5"/>
    <w:rsid w:val="00AB15D7"/>
    <w:rsid w:val="00AB3049"/>
    <w:rsid w:val="00AB3BC8"/>
    <w:rsid w:val="00AC4DA3"/>
    <w:rsid w:val="00AC4F05"/>
    <w:rsid w:val="00AD0725"/>
    <w:rsid w:val="00AE4267"/>
    <w:rsid w:val="00AE51E0"/>
    <w:rsid w:val="00AF0AAC"/>
    <w:rsid w:val="00AF26A8"/>
    <w:rsid w:val="00AF4942"/>
    <w:rsid w:val="00B05C54"/>
    <w:rsid w:val="00B121ED"/>
    <w:rsid w:val="00B22831"/>
    <w:rsid w:val="00B26672"/>
    <w:rsid w:val="00B35F2D"/>
    <w:rsid w:val="00B37FAB"/>
    <w:rsid w:val="00B453A2"/>
    <w:rsid w:val="00B5361F"/>
    <w:rsid w:val="00B5544D"/>
    <w:rsid w:val="00B62C29"/>
    <w:rsid w:val="00B80276"/>
    <w:rsid w:val="00B80B01"/>
    <w:rsid w:val="00B85639"/>
    <w:rsid w:val="00B8566C"/>
    <w:rsid w:val="00B929AA"/>
    <w:rsid w:val="00BA36C7"/>
    <w:rsid w:val="00BA3AC5"/>
    <w:rsid w:val="00BA7BB5"/>
    <w:rsid w:val="00BB517A"/>
    <w:rsid w:val="00BB6620"/>
    <w:rsid w:val="00BB6DCA"/>
    <w:rsid w:val="00BF70CB"/>
    <w:rsid w:val="00C033A4"/>
    <w:rsid w:val="00C06860"/>
    <w:rsid w:val="00C129BE"/>
    <w:rsid w:val="00C13F57"/>
    <w:rsid w:val="00C151A7"/>
    <w:rsid w:val="00C2105B"/>
    <w:rsid w:val="00C323BD"/>
    <w:rsid w:val="00C330FB"/>
    <w:rsid w:val="00C35854"/>
    <w:rsid w:val="00C464AA"/>
    <w:rsid w:val="00C4714A"/>
    <w:rsid w:val="00C5366C"/>
    <w:rsid w:val="00C56BA1"/>
    <w:rsid w:val="00C64CB3"/>
    <w:rsid w:val="00C67FB6"/>
    <w:rsid w:val="00C7441D"/>
    <w:rsid w:val="00C74573"/>
    <w:rsid w:val="00C87E7C"/>
    <w:rsid w:val="00C91611"/>
    <w:rsid w:val="00C94909"/>
    <w:rsid w:val="00C96B28"/>
    <w:rsid w:val="00C974FF"/>
    <w:rsid w:val="00CA2072"/>
    <w:rsid w:val="00CB0694"/>
    <w:rsid w:val="00CB31A3"/>
    <w:rsid w:val="00CB5782"/>
    <w:rsid w:val="00CB73F1"/>
    <w:rsid w:val="00CC323B"/>
    <w:rsid w:val="00CE0F6E"/>
    <w:rsid w:val="00CE1695"/>
    <w:rsid w:val="00CF3096"/>
    <w:rsid w:val="00CF5A1E"/>
    <w:rsid w:val="00D01DE8"/>
    <w:rsid w:val="00D0575D"/>
    <w:rsid w:val="00D30B6B"/>
    <w:rsid w:val="00D35165"/>
    <w:rsid w:val="00D43E2D"/>
    <w:rsid w:val="00D518B7"/>
    <w:rsid w:val="00D601EF"/>
    <w:rsid w:val="00D61A00"/>
    <w:rsid w:val="00D655E8"/>
    <w:rsid w:val="00D65DFB"/>
    <w:rsid w:val="00D6626B"/>
    <w:rsid w:val="00D73FBD"/>
    <w:rsid w:val="00D75487"/>
    <w:rsid w:val="00D83CC1"/>
    <w:rsid w:val="00D970CD"/>
    <w:rsid w:val="00DB191E"/>
    <w:rsid w:val="00DB432F"/>
    <w:rsid w:val="00DB5275"/>
    <w:rsid w:val="00DB741A"/>
    <w:rsid w:val="00DD69A0"/>
    <w:rsid w:val="00DD7FB8"/>
    <w:rsid w:val="00DE096C"/>
    <w:rsid w:val="00E21503"/>
    <w:rsid w:val="00E34DE0"/>
    <w:rsid w:val="00E359E3"/>
    <w:rsid w:val="00E36FFD"/>
    <w:rsid w:val="00E410F5"/>
    <w:rsid w:val="00E421C2"/>
    <w:rsid w:val="00E537F1"/>
    <w:rsid w:val="00E72372"/>
    <w:rsid w:val="00E84224"/>
    <w:rsid w:val="00E86883"/>
    <w:rsid w:val="00E906FC"/>
    <w:rsid w:val="00E926AB"/>
    <w:rsid w:val="00E93EC2"/>
    <w:rsid w:val="00E957B2"/>
    <w:rsid w:val="00EA2B3D"/>
    <w:rsid w:val="00EB0E81"/>
    <w:rsid w:val="00EB28B2"/>
    <w:rsid w:val="00EB33E3"/>
    <w:rsid w:val="00EC5807"/>
    <w:rsid w:val="00ED5529"/>
    <w:rsid w:val="00EE0C32"/>
    <w:rsid w:val="00EE6044"/>
    <w:rsid w:val="00EF0B4C"/>
    <w:rsid w:val="00EF1A13"/>
    <w:rsid w:val="00EF5EFF"/>
    <w:rsid w:val="00EF5F35"/>
    <w:rsid w:val="00F0097D"/>
    <w:rsid w:val="00F01449"/>
    <w:rsid w:val="00F116A9"/>
    <w:rsid w:val="00F16DC5"/>
    <w:rsid w:val="00F21A90"/>
    <w:rsid w:val="00F27AE7"/>
    <w:rsid w:val="00F51FCC"/>
    <w:rsid w:val="00F57925"/>
    <w:rsid w:val="00F625AC"/>
    <w:rsid w:val="00F74CA0"/>
    <w:rsid w:val="00F849D1"/>
    <w:rsid w:val="00F922F3"/>
    <w:rsid w:val="00F95C43"/>
    <w:rsid w:val="00FA0F71"/>
    <w:rsid w:val="00FA3BEF"/>
    <w:rsid w:val="00FB3EF2"/>
    <w:rsid w:val="00FB4090"/>
    <w:rsid w:val="00FC7E66"/>
    <w:rsid w:val="00FD14BB"/>
    <w:rsid w:val="00FE63EC"/>
    <w:rsid w:val="00FE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82CAB"/>
  <w15:docId w15:val="{D1CC97CB-A61A-4E35-846B-D5A66BE4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B1F12"/>
    <w:pPr>
      <w:keepNext/>
      <w:outlineLvl w:val="0"/>
    </w:pPr>
    <w:rPr>
      <w:rFonts w:ascii="EucrosiaUPC" w:eastAsia="Cordia New" w:hAnsi="EucrosiaUPC" w:cs="Eucrosi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character" w:customStyle="1" w:styleId="10">
    <w:name w:val="หัวเรื่อง 1 อักขระ"/>
    <w:basedOn w:val="a0"/>
    <w:link w:val="1"/>
    <w:rsid w:val="004B1F12"/>
    <w:rPr>
      <w:rFonts w:ascii="EucrosiaUPC" w:eastAsia="Cordia New" w:hAnsi="EucrosiaUPC" w:cs="EucrosiaUPC"/>
      <w:b/>
      <w:bCs/>
      <w:sz w:val="36"/>
      <w:szCs w:val="36"/>
    </w:rPr>
  </w:style>
  <w:style w:type="paragraph" w:styleId="3">
    <w:name w:val="Body Text 3"/>
    <w:basedOn w:val="a"/>
    <w:link w:val="30"/>
    <w:rsid w:val="004B1F12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4B1F12"/>
    <w:rPr>
      <w:rFonts w:ascii="EucrosiaUPC" w:eastAsia="Cordia New" w:hAnsi="EucrosiaUPC" w:cs="EucrosiaUPC"/>
      <w:sz w:val="32"/>
      <w:szCs w:val="32"/>
    </w:rPr>
  </w:style>
  <w:style w:type="paragraph" w:styleId="a8">
    <w:name w:val="List Paragraph"/>
    <w:basedOn w:val="a"/>
    <w:uiPriority w:val="34"/>
    <w:qFormat/>
    <w:rsid w:val="00E926AB"/>
    <w:pPr>
      <w:ind w:left="720"/>
      <w:contextualSpacing/>
    </w:pPr>
  </w:style>
  <w:style w:type="paragraph" w:styleId="a9">
    <w:name w:val="Balloon Text"/>
    <w:basedOn w:val="a"/>
    <w:link w:val="aa"/>
    <w:rsid w:val="00C464AA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C464AA"/>
    <w:rPr>
      <w:rFonts w:ascii="Tahoma" w:hAnsi="Tahoma"/>
      <w:sz w:val="16"/>
    </w:rPr>
  </w:style>
  <w:style w:type="paragraph" w:styleId="ab">
    <w:name w:val="No Spacing"/>
    <w:uiPriority w:val="1"/>
    <w:qFormat/>
    <w:rsid w:val="00F21A90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asert\Documents\&#3649;&#3610;&#3610;&#3615;&#3629;&#3619;&#3660;&#3617;&#3627;&#3609;&#3633;&#3591;&#3626;&#3639;&#3656;&#3629;&#3619;&#3634;&#3594;&#3585;&#3634;&#3619;\&#3627;&#3609;&#3633;&#3591;&#3626;&#3639;&#3629;&#3616;&#3634;&#3618;&#3651;&#3609;%20&#3648;&#3607;&#3617;&#3648;&#3614;&#3621;&#3605;%20MS%20Wo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7832-F483-4ABD-B5F4-8AAA83F3D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หนังสือภายใน เทมเพลต MS Word.dot</Template>
  <TotalTime>509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SPM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prasert</dc:creator>
  <cp:lastModifiedBy>Windows User</cp:lastModifiedBy>
  <cp:revision>96</cp:revision>
  <cp:lastPrinted>2023-11-21T02:09:00Z</cp:lastPrinted>
  <dcterms:created xsi:type="dcterms:W3CDTF">2021-07-13T02:49:00Z</dcterms:created>
  <dcterms:modified xsi:type="dcterms:W3CDTF">2023-11-21T03:27:00Z</dcterms:modified>
</cp:coreProperties>
</file>